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330C1" w14:textId="77777777" w:rsidR="000D3FC7" w:rsidRDefault="000D3FC7" w:rsidP="000D3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KENYNGTON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74D21F05" w14:textId="77777777" w:rsidR="000D3FC7" w:rsidRDefault="000D3FC7" w:rsidP="000D3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BFD0AE3" w14:textId="77777777" w:rsidR="000D3FC7" w:rsidRDefault="000D3FC7" w:rsidP="000D3FC7">
      <w:pPr>
        <w:rPr>
          <w:rFonts w:ascii="Times New Roman" w:hAnsi="Times New Roman" w:cs="Times New Roman"/>
          <w:sz w:val="24"/>
          <w:szCs w:val="24"/>
        </w:rPr>
      </w:pPr>
    </w:p>
    <w:p w14:paraId="75977AE8" w14:textId="77777777" w:rsidR="000D3FC7" w:rsidRDefault="000D3FC7" w:rsidP="000D3FC7">
      <w:pPr>
        <w:rPr>
          <w:rFonts w:ascii="Times New Roman" w:hAnsi="Times New Roman" w:cs="Times New Roman"/>
          <w:sz w:val="24"/>
          <w:szCs w:val="24"/>
        </w:rPr>
      </w:pPr>
    </w:p>
    <w:p w14:paraId="4F530B52" w14:textId="77777777" w:rsidR="000D3FC7" w:rsidRDefault="000D3FC7" w:rsidP="000D3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3FE61823" w14:textId="77777777" w:rsidR="000D3FC7" w:rsidRDefault="000D3FC7" w:rsidP="000D3FC7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p.247)</w:t>
      </w:r>
    </w:p>
    <w:p w14:paraId="7938DE43" w14:textId="77777777" w:rsidR="000D3FC7" w:rsidRDefault="000D3FC7" w:rsidP="000D3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15B3B198" w14:textId="77777777" w:rsidR="000D3FC7" w:rsidRDefault="000D3FC7" w:rsidP="000D3FC7">
      <w:pPr>
        <w:rPr>
          <w:rFonts w:ascii="Times New Roman" w:hAnsi="Times New Roman" w:cs="Times New Roman"/>
          <w:sz w:val="24"/>
          <w:szCs w:val="24"/>
        </w:rPr>
      </w:pPr>
    </w:p>
    <w:p w14:paraId="29B0D46F" w14:textId="77777777" w:rsidR="000D3FC7" w:rsidRDefault="000D3FC7" w:rsidP="000D3FC7">
      <w:pPr>
        <w:rPr>
          <w:rFonts w:ascii="Times New Roman" w:hAnsi="Times New Roman" w:cs="Times New Roman"/>
          <w:sz w:val="24"/>
          <w:szCs w:val="24"/>
        </w:rPr>
      </w:pPr>
    </w:p>
    <w:p w14:paraId="7FD27359" w14:textId="77777777" w:rsidR="000D3FC7" w:rsidRDefault="000D3FC7" w:rsidP="000D3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December 2021</w:t>
      </w:r>
    </w:p>
    <w:p w14:paraId="0CF2393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95AF5" w14:textId="77777777" w:rsidR="000D3FC7" w:rsidRDefault="000D3FC7" w:rsidP="009139A6">
      <w:r>
        <w:separator/>
      </w:r>
    </w:p>
  </w:endnote>
  <w:endnote w:type="continuationSeparator" w:id="0">
    <w:p w14:paraId="1AB15AF0" w14:textId="77777777" w:rsidR="000D3FC7" w:rsidRDefault="000D3F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DE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A1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FF6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94DAB" w14:textId="77777777" w:rsidR="000D3FC7" w:rsidRDefault="000D3FC7" w:rsidP="009139A6">
      <w:r>
        <w:separator/>
      </w:r>
    </w:p>
  </w:footnote>
  <w:footnote w:type="continuationSeparator" w:id="0">
    <w:p w14:paraId="0327774E" w14:textId="77777777" w:rsidR="000D3FC7" w:rsidRDefault="000D3F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A3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4DB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085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FC7"/>
    <w:rsid w:val="000666E0"/>
    <w:rsid w:val="000D3FC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CE2FE"/>
  <w15:chartTrackingRefBased/>
  <w15:docId w15:val="{0F71F961-92FD-4E29-AEAB-2A71F2A6C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FC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2022-02-13T20:51:00Z</dcterms:created>
  <dcterms:modified xsi:type="dcterms:W3CDTF">2022-02-13T20:51:00Z</dcterms:modified>
</cp:coreProperties>
</file>